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D94A8" w14:textId="77777777" w:rsidR="000163FC" w:rsidRDefault="000163FC" w:rsidP="00016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JACSON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CBCB897" w14:textId="77777777" w:rsidR="000163FC" w:rsidRDefault="000163FC" w:rsidP="00016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Nether Burgh, Derbyshire. Husbandman.</w:t>
      </w:r>
    </w:p>
    <w:p w14:paraId="5F023E3D" w14:textId="77777777" w:rsidR="000163FC" w:rsidRDefault="000163FC" w:rsidP="000163FC">
      <w:pPr>
        <w:pStyle w:val="NoSpacing"/>
        <w:rPr>
          <w:rFonts w:cs="Times New Roman"/>
          <w:szCs w:val="24"/>
        </w:rPr>
      </w:pPr>
    </w:p>
    <w:p w14:paraId="741A8BA4" w14:textId="77777777" w:rsidR="000163FC" w:rsidRDefault="000163FC" w:rsidP="000163FC">
      <w:pPr>
        <w:pStyle w:val="NoSpacing"/>
        <w:rPr>
          <w:rFonts w:cs="Times New Roman"/>
          <w:szCs w:val="24"/>
        </w:rPr>
      </w:pPr>
    </w:p>
    <w:p w14:paraId="396BF87B" w14:textId="77777777" w:rsidR="000163FC" w:rsidRDefault="000163FC" w:rsidP="00016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Saperton</w:t>
      </w:r>
      <w:proofErr w:type="spellEnd"/>
      <w:r>
        <w:rPr>
          <w:rFonts w:cs="Times New Roman"/>
          <w:szCs w:val="24"/>
        </w:rPr>
        <w:t>(q.v.) brought a plaint of trespass and trampling against</w:t>
      </w:r>
    </w:p>
    <w:p w14:paraId="7E2861B8" w14:textId="77777777" w:rsidR="000163FC" w:rsidRDefault="000163FC" w:rsidP="00016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six others.</w:t>
      </w:r>
    </w:p>
    <w:p w14:paraId="6E39C448" w14:textId="77777777" w:rsidR="000163FC" w:rsidRDefault="000163FC" w:rsidP="00016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92BE27C" w14:textId="77777777" w:rsidR="000163FC" w:rsidRPr="0071194E" w:rsidRDefault="000163FC" w:rsidP="000163FC">
      <w:pPr>
        <w:pStyle w:val="NoSpacing"/>
        <w:rPr>
          <w:rFonts w:cs="Times New Roman"/>
          <w:szCs w:val="24"/>
        </w:rPr>
      </w:pPr>
    </w:p>
    <w:p w14:paraId="639C9147" w14:textId="77777777" w:rsidR="000163FC" w:rsidRDefault="000163FC" w:rsidP="000163FC">
      <w:pPr>
        <w:pStyle w:val="NoSpacing"/>
        <w:rPr>
          <w:rFonts w:cs="Times New Roman"/>
          <w:szCs w:val="24"/>
        </w:rPr>
      </w:pPr>
    </w:p>
    <w:p w14:paraId="087E2FA8" w14:textId="77777777" w:rsidR="000163FC" w:rsidRDefault="000163FC" w:rsidP="000163FC">
      <w:pPr>
        <w:pStyle w:val="NoSpacing"/>
        <w:rPr>
          <w:rFonts w:cs="Times New Roman"/>
          <w:szCs w:val="24"/>
        </w:rPr>
      </w:pPr>
    </w:p>
    <w:p w14:paraId="6BF6F1DB" w14:textId="77777777" w:rsidR="000163FC" w:rsidRDefault="000163FC" w:rsidP="000163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4A9BB8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850E9" w14:textId="77777777" w:rsidR="000163FC" w:rsidRDefault="000163FC" w:rsidP="009139A6">
      <w:r>
        <w:separator/>
      </w:r>
    </w:p>
  </w:endnote>
  <w:endnote w:type="continuationSeparator" w:id="0">
    <w:p w14:paraId="038C17D7" w14:textId="77777777" w:rsidR="000163FC" w:rsidRDefault="000163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87E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812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379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12753" w14:textId="77777777" w:rsidR="000163FC" w:rsidRDefault="000163FC" w:rsidP="009139A6">
      <w:r>
        <w:separator/>
      </w:r>
    </w:p>
  </w:footnote>
  <w:footnote w:type="continuationSeparator" w:id="0">
    <w:p w14:paraId="29E74846" w14:textId="77777777" w:rsidR="000163FC" w:rsidRDefault="000163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FFF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9E4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E3D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3FC"/>
    <w:rsid w:val="000163FC"/>
    <w:rsid w:val="000666E0"/>
    <w:rsid w:val="002510B7"/>
    <w:rsid w:val="00270799"/>
    <w:rsid w:val="005C130B"/>
    <w:rsid w:val="006B43C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815E1"/>
  <w15:chartTrackingRefBased/>
  <w15:docId w15:val="{A38B20C8-64FC-430A-B6C6-D9500AAF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163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2024-05-22T16:27:00Z</dcterms:created>
  <dcterms:modified xsi:type="dcterms:W3CDTF">2024-05-22T16:27:00Z</dcterms:modified>
</cp:coreProperties>
</file>